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104"/>
        <w:gridCol w:w="709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D31386" w:rsidRPr="00C017DF" w14:paraId="0E21B665" w14:textId="77777777" w:rsidTr="0018246F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79883CE" w14:textId="77777777" w:rsidR="00D31386" w:rsidRPr="006E3F12" w:rsidRDefault="00D31386" w:rsidP="00EF12E1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10539DF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instrText xml:space="preserve"> FORMTEXT </w:instrText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separate"/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end"/>
            </w:r>
          </w:p>
        </w:tc>
        <w:tc>
          <w:tcPr>
            <w:tcW w:w="2675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089F727" w14:textId="77777777" w:rsidR="00D31386" w:rsidRPr="00C017DF" w:rsidRDefault="00D31386" w:rsidP="00EF12E1">
            <w:pPr>
              <w:ind w:left="1348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DB7686" w14:textId="77777777" w:rsidR="00D31386" w:rsidRPr="00C017DF" w:rsidRDefault="00D31386" w:rsidP="001824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18246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18246F" w:rsidRPr="0018246F">
              <w:rPr>
                <w:rFonts w:ascii="Arial" w:hAnsi="Arial" w:cs="Arial"/>
                <w:b/>
                <w:bCs/>
                <w:sz w:val="20"/>
                <w:szCs w:val="20"/>
              </w:rPr>
              <w:t>Startnummer</w:t>
            </w:r>
            <w:r w:rsidRPr="0018246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</w:t>
            </w:r>
            <w:r w:rsidR="005F6BA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F6BA6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5F6BA6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5F6BA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5F6BA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5F6BA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5F6BA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5F6BA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5F6BA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5F6BA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18246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195EC6FA" w14:textId="77777777" w:rsidR="00D31386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404258E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1386" w:rsidRPr="00C017DF" w14:paraId="47C50E70" w14:textId="77777777" w:rsidTr="00EF12E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3E5EF332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A488F9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5227A10E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555A85CE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CC0303" w14:textId="77777777" w:rsidR="00D31386" w:rsidRPr="00C017DF" w:rsidRDefault="002F492A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Voltigeur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099C2F08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D31386" w:rsidRPr="00C017DF" w14:paraId="00F88EA1" w14:textId="77777777" w:rsidTr="00EF12E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6DC7B1EE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2101F019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6264B3A4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4C4C7C22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2D431139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D31386" w:rsidRPr="00C017DF" w14:paraId="2089A7EB" w14:textId="77777777" w:rsidTr="00EF12E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5A845E93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232D0E10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128146E5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048972D2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28069B89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1386" w:rsidRPr="00C017DF" w14:paraId="046BD570" w14:textId="77777777" w:rsidTr="00EF12E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5BFBB158" w14:textId="77777777" w:rsidR="00D31386" w:rsidRPr="00C017DF" w:rsidRDefault="00D31386" w:rsidP="00EF12E1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61CF680A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6CD73720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176AAB42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7238B45A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1386" w:rsidRPr="00C017DF" w14:paraId="61FA8CE3" w14:textId="77777777" w:rsidTr="00EF12E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37E7DD2A" w14:textId="77777777" w:rsidR="00D31386" w:rsidRPr="00C017DF" w:rsidRDefault="002F492A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Vereniging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551C65EE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3D7F34DA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541B5D6B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38DBC3FD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1386" w:rsidRPr="00C017DF" w14:paraId="1AEC2862" w14:textId="77777777" w:rsidTr="00EF12E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63FBC158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4C3547DA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3124BD7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5FF4422F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389BDF10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4EC9486C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1386" w:rsidRPr="00C017DF" w14:paraId="0A7B8D42" w14:textId="77777777" w:rsidTr="00EF12E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70D60693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5DC72079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2" w:space="0" w:color="auto"/>
            </w:tcBorders>
          </w:tcPr>
          <w:p w14:paraId="3B35B187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bottom w:val="single" w:sz="4" w:space="0" w:color="auto"/>
              <w:right w:val="dotted" w:sz="4" w:space="0" w:color="auto"/>
            </w:tcBorders>
          </w:tcPr>
          <w:p w14:paraId="15E84D48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0BE97057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15878164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0E6CBBB" w14:textId="77777777" w:rsidR="00254188" w:rsidRDefault="00615814" w:rsidP="0025418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10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113"/>
        <w:gridCol w:w="6260"/>
        <w:gridCol w:w="113"/>
        <w:gridCol w:w="577"/>
        <w:gridCol w:w="1163"/>
        <w:gridCol w:w="1021"/>
        <w:gridCol w:w="113"/>
      </w:tblGrid>
      <w:tr w:rsidR="00EB6FC9" w:rsidRPr="00EB31B3" w14:paraId="047CFA41" w14:textId="77777777" w:rsidTr="00AD750A">
        <w:trPr>
          <w:gridAfter w:val="1"/>
          <w:wAfter w:w="113" w:type="dxa"/>
        </w:trPr>
        <w:tc>
          <w:tcPr>
            <w:tcW w:w="784" w:type="dxa"/>
            <w:tcBorders>
              <w:top w:val="nil"/>
              <w:left w:val="nil"/>
              <w:right w:val="nil"/>
            </w:tcBorders>
            <w:shd w:val="clear" w:color="auto" w:fill="auto"/>
            <w:textDirection w:val="btLr"/>
            <w:vAlign w:val="center"/>
          </w:tcPr>
          <w:p w14:paraId="7122ABF5" w14:textId="77777777" w:rsidR="00EB6FC9" w:rsidRPr="00EB31B3" w:rsidRDefault="00EB6FC9" w:rsidP="00EB6FC9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637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A2BCCD7" w14:textId="77777777" w:rsidR="00EB6FC9" w:rsidRPr="00EB31B3" w:rsidRDefault="00EB6FC9" w:rsidP="00AE02E5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</w:tcBorders>
            <w:shd w:val="clear" w:color="auto" w:fill="auto"/>
            <w:vAlign w:val="center"/>
          </w:tcPr>
          <w:p w14:paraId="5D5E313D" w14:textId="77777777" w:rsidR="00EB6FC9" w:rsidRDefault="00EB6FC9" w:rsidP="00AE02E5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0193E8E6" w14:textId="77777777" w:rsidR="00EB6FC9" w:rsidRPr="00EB31B3" w:rsidRDefault="00FE03B0" w:rsidP="00AE02E5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Cijfer</w:t>
            </w:r>
            <w:r w:rsidR="00EB6FC9">
              <w:rPr>
                <w:rFonts w:ascii="Helvetica" w:hAnsi="Helvetica" w:cs="Helvetica"/>
                <w:b w:val="0"/>
                <w:sz w:val="18"/>
                <w:szCs w:val="18"/>
              </w:rPr>
              <w:t xml:space="preserve"> 0-10</w:t>
            </w:r>
          </w:p>
        </w:tc>
        <w:tc>
          <w:tcPr>
            <w:tcW w:w="1021" w:type="dxa"/>
            <w:tcBorders>
              <w:top w:val="nil"/>
              <w:right w:val="nil"/>
            </w:tcBorders>
          </w:tcPr>
          <w:p w14:paraId="225A7D13" w14:textId="77777777" w:rsidR="00EB6FC9" w:rsidRPr="00EB31B3" w:rsidRDefault="00EB6FC9" w:rsidP="00AE02E5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7B5446" w:rsidRPr="00EB31B3" w14:paraId="5AD34ACF" w14:textId="77777777" w:rsidTr="007B5446">
        <w:trPr>
          <w:trHeight w:val="970"/>
        </w:trPr>
        <w:tc>
          <w:tcPr>
            <w:tcW w:w="897" w:type="dxa"/>
            <w:gridSpan w:val="2"/>
            <w:shd w:val="clear" w:color="auto" w:fill="auto"/>
            <w:textDirection w:val="btLr"/>
            <w:vAlign w:val="center"/>
          </w:tcPr>
          <w:p w14:paraId="7087FCC6" w14:textId="4D991008" w:rsidR="007B5446" w:rsidRPr="00EB31B3" w:rsidRDefault="00AD750A" w:rsidP="003F5B3A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Harmonie</w:t>
            </w:r>
          </w:p>
        </w:tc>
        <w:tc>
          <w:tcPr>
            <w:tcW w:w="6373" w:type="dxa"/>
            <w:gridSpan w:val="2"/>
            <w:shd w:val="clear" w:color="auto" w:fill="auto"/>
          </w:tcPr>
          <w:p w14:paraId="2BF936DC" w14:textId="77777777" w:rsidR="007B5446" w:rsidRDefault="007B5446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bCs/>
                <w:sz w:val="18"/>
                <w:szCs w:val="18"/>
              </w:rPr>
            </w:pP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Samenwerking met het paard. </w:t>
            </w:r>
          </w:p>
          <w:p w14:paraId="12BA6460" w14:textId="3DBA898B" w:rsidR="007B5446" w:rsidRDefault="007B5446" w:rsidP="003F5B3A">
            <w:pPr>
              <w:pStyle w:val="HBVKop2"/>
              <w:numPr>
                <w:ilvl w:val="0"/>
                <w:numId w:val="15"/>
              </w:numPr>
              <w:spacing w:line="240" w:lineRule="exact"/>
              <w:rPr>
                <w:rFonts w:ascii="Helvetica" w:hAnsi="Helvetica" w:cs="Helvetica"/>
                <w:b w:val="0"/>
                <w:bCs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Er wordt op de </w:t>
            </w: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 juiste wijze samengewerkt met het paard, </w:t>
            </w:r>
            <w:r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>dit bevordert de</w:t>
            </w: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 ontspanning en de ontvankelijkheid van het paard. </w:t>
            </w:r>
          </w:p>
          <w:p w14:paraId="13A9712C" w14:textId="77777777" w:rsidR="007B5446" w:rsidRDefault="007B5446" w:rsidP="003F5B3A">
            <w:pPr>
              <w:pStyle w:val="HBVKop2"/>
              <w:numPr>
                <w:ilvl w:val="0"/>
                <w:numId w:val="15"/>
              </w:numPr>
              <w:spacing w:line="240" w:lineRule="exact"/>
              <w:rPr>
                <w:rFonts w:ascii="Helvetica" w:hAnsi="Helvetica" w:cs="Helvetica"/>
                <w:b w:val="0"/>
                <w:bCs/>
                <w:sz w:val="18"/>
                <w:szCs w:val="18"/>
              </w:rPr>
            </w:pP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Het paard heeft vertrouwen in de voltigeur en is daardoor oplettend en van goede wil. </w:t>
            </w:r>
          </w:p>
          <w:p w14:paraId="66676499" w14:textId="25AFC814" w:rsidR="007B5446" w:rsidRPr="00BF1A80" w:rsidRDefault="007B5446" w:rsidP="003F5B3A">
            <w:pPr>
              <w:pStyle w:val="HBVKop2"/>
              <w:numPr>
                <w:ilvl w:val="0"/>
                <w:numId w:val="15"/>
              </w:numPr>
              <w:spacing w:line="240" w:lineRule="exact"/>
              <w:rPr>
                <w:rFonts w:ascii="Helvetica" w:hAnsi="Helvetica" w:cs="Helvetica"/>
                <w:b w:val="0"/>
                <w:bCs/>
                <w:sz w:val="18"/>
                <w:szCs w:val="18"/>
              </w:rPr>
            </w:pP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>De samenwerking verloopt vloeiend en er is sprake van een volledige eenheid en harmonie met het paard .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278B2397" w14:textId="77777777" w:rsidR="007B5446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20%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FE121D0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1ADAE6C1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7B5446" w:rsidRPr="00EB31B3" w14:paraId="50D5B99D" w14:textId="77777777" w:rsidTr="007B5446">
        <w:tc>
          <w:tcPr>
            <w:tcW w:w="897" w:type="dxa"/>
            <w:gridSpan w:val="2"/>
            <w:vMerge w:val="restart"/>
            <w:shd w:val="clear" w:color="auto" w:fill="auto"/>
            <w:textDirection w:val="btLr"/>
          </w:tcPr>
          <w:p w14:paraId="76E9D916" w14:textId="77777777" w:rsidR="007B5446" w:rsidRDefault="007B5446" w:rsidP="003F5B3A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  <w:p w14:paraId="043A24CC" w14:textId="77777777" w:rsidR="007B5446" w:rsidRPr="00EB31B3" w:rsidRDefault="007B5446" w:rsidP="003F5B3A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EB31B3">
              <w:rPr>
                <w:rFonts w:ascii="Helvetica" w:hAnsi="Helvetica" w:cs="Helvetica"/>
                <w:b w:val="0"/>
                <w:sz w:val="18"/>
                <w:szCs w:val="18"/>
              </w:rPr>
              <w:t>Structuur</w:t>
            </w:r>
          </w:p>
        </w:tc>
        <w:tc>
          <w:tcPr>
            <w:tcW w:w="6373" w:type="dxa"/>
            <w:gridSpan w:val="2"/>
            <w:shd w:val="clear" w:color="auto" w:fill="auto"/>
          </w:tcPr>
          <w:p w14:paraId="45A246B4" w14:textId="77777777" w:rsidR="007B5446" w:rsidRPr="00F92DA8" w:rsidRDefault="007B5446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Variatie in oefeningen</w:t>
            </w:r>
          </w:p>
          <w:p w14:paraId="7D7F41C0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een balans tussen statische en dynamische oefeningen</w:t>
            </w:r>
          </w:p>
          <w:p w14:paraId="160A6534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selectie van oefeningen en overgangen tussen oefeningen van verschillende structuur groepen</w:t>
            </w:r>
          </w:p>
          <w:p w14:paraId="27D93882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selectie van geschikte structuur groepen in harmonie met het paard</w:t>
            </w:r>
          </w:p>
          <w:p w14:paraId="5359AB0B" w14:textId="77777777" w:rsidR="007B5446" w:rsidRPr="003776C0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oefeningen die het paard niet overbelasten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32039A57" w14:textId="66A5908E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 xml:space="preserve">C1 </w:t>
            </w:r>
            <w:r w:rsidR="000B615F">
              <w:rPr>
                <w:rFonts w:ascii="Helvetica" w:hAnsi="Helvetica" w:cs="Helvetica"/>
                <w:b w:val="0"/>
                <w:sz w:val="18"/>
                <w:szCs w:val="18"/>
              </w:rPr>
              <w:t>10</w:t>
            </w:r>
            <w:r>
              <w:rPr>
                <w:rFonts w:ascii="Helvetica" w:hAnsi="Helvetica" w:cs="Helvetica"/>
                <w:b w:val="0"/>
                <w:sz w:val="18"/>
                <w:szCs w:val="18"/>
              </w:rPr>
              <w:t>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F44D12C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1E196F76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7B5446" w:rsidRPr="00EB31B3" w14:paraId="35BB3B52" w14:textId="77777777" w:rsidTr="007B5446">
        <w:tc>
          <w:tcPr>
            <w:tcW w:w="897" w:type="dxa"/>
            <w:gridSpan w:val="2"/>
            <w:vMerge/>
            <w:shd w:val="clear" w:color="auto" w:fill="auto"/>
            <w:textDirection w:val="btLr"/>
          </w:tcPr>
          <w:p w14:paraId="323E9B45" w14:textId="77777777" w:rsidR="007B5446" w:rsidRPr="00EB31B3" w:rsidRDefault="007B5446" w:rsidP="003F5B3A">
            <w:pPr>
              <w:pStyle w:val="HBVKop2"/>
              <w:spacing w:line="240" w:lineRule="exact"/>
              <w:ind w:left="113" w:right="113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6373" w:type="dxa"/>
            <w:gridSpan w:val="2"/>
            <w:shd w:val="clear" w:color="auto" w:fill="auto"/>
          </w:tcPr>
          <w:p w14:paraId="26D77ABD" w14:textId="77777777" w:rsidR="007B5446" w:rsidRPr="00F92DA8" w:rsidRDefault="007B5446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Varia</w:t>
            </w: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tie in positie</w:t>
            </w:r>
          </w:p>
          <w:p w14:paraId="338C61E1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variatie in de positie van de oefeningen in relatie tot het paard en in de richting van de beweging </w:t>
            </w:r>
          </w:p>
          <w:p w14:paraId="2B93B793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een balans tussen het gebruik van de ruimte; gebruik van alle delen van het paard zijn rug, </w:t>
            </w:r>
            <w:r>
              <w:rPr>
                <w:rFonts w:ascii="Helvetica" w:hAnsi="Helvetica" w:cs="Helvetica"/>
                <w:b w:val="0"/>
                <w:sz w:val="18"/>
                <w:szCs w:val="18"/>
              </w:rPr>
              <w:t>hals</w:t>
            </w: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, kruis, inclusief bodemsprongen 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5CF65D24" w14:textId="3A836EC9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 xml:space="preserve">C2 </w:t>
            </w:r>
            <w:r w:rsidR="00BE606B">
              <w:rPr>
                <w:rFonts w:ascii="Helvetica" w:hAnsi="Helvetica" w:cs="Helvetica"/>
                <w:b w:val="0"/>
                <w:sz w:val="18"/>
                <w:szCs w:val="18"/>
              </w:rPr>
              <w:t>10</w:t>
            </w:r>
            <w:r>
              <w:rPr>
                <w:rFonts w:ascii="Helvetica" w:hAnsi="Helvetica" w:cs="Helvetica"/>
                <w:b w:val="0"/>
                <w:sz w:val="18"/>
                <w:szCs w:val="18"/>
              </w:rPr>
              <w:t>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26006A4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68EBB63D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7B5446" w:rsidRPr="00EB31B3" w14:paraId="3F167F6C" w14:textId="77777777" w:rsidTr="007B5446">
        <w:tc>
          <w:tcPr>
            <w:tcW w:w="897" w:type="dxa"/>
            <w:gridSpan w:val="2"/>
            <w:vMerge w:val="restart"/>
            <w:shd w:val="clear" w:color="auto" w:fill="auto"/>
            <w:textDirection w:val="btLr"/>
            <w:vAlign w:val="center"/>
          </w:tcPr>
          <w:p w14:paraId="6ADF879D" w14:textId="77777777" w:rsidR="007B5446" w:rsidRPr="00EB31B3" w:rsidRDefault="007B5446" w:rsidP="003F5B3A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EB31B3">
              <w:rPr>
                <w:rFonts w:ascii="Helvetica" w:hAnsi="Helvetica" w:cs="Helvetica"/>
                <w:b w:val="0"/>
                <w:sz w:val="18"/>
                <w:szCs w:val="18"/>
              </w:rPr>
              <w:t>Choreografie</w:t>
            </w:r>
          </w:p>
        </w:tc>
        <w:tc>
          <w:tcPr>
            <w:tcW w:w="6373" w:type="dxa"/>
            <w:gridSpan w:val="2"/>
            <w:shd w:val="clear" w:color="auto" w:fill="auto"/>
          </w:tcPr>
          <w:p w14:paraId="1C626F2C" w14:textId="77777777" w:rsidR="007B5446" w:rsidRPr="00F92DA8" w:rsidRDefault="007B5446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Eenheid van de compositie </w:t>
            </w:r>
          </w:p>
          <w:p w14:paraId="074FBC6F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een selectie van</w:t>
            </w: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 overgangen en bewegingen die oefeningen verbinden en vloeiend overgaan</w:t>
            </w:r>
          </w:p>
          <w:p w14:paraId="18FCB2D0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complexiteit van het op- en afbouwen van oefeningen </w:t>
            </w:r>
          </w:p>
          <w:p w14:paraId="316489CA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vermijden van een leeg paard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7906D502" w14:textId="3664133F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 xml:space="preserve">C3 </w:t>
            </w:r>
            <w:r w:rsidR="000B615F">
              <w:rPr>
                <w:rFonts w:ascii="Helvetica" w:hAnsi="Helvetica" w:cs="Helvetica"/>
                <w:b w:val="0"/>
                <w:sz w:val="18"/>
                <w:szCs w:val="18"/>
              </w:rPr>
              <w:t>30</w:t>
            </w:r>
            <w:r>
              <w:rPr>
                <w:rFonts w:ascii="Helvetica" w:hAnsi="Helvetica" w:cs="Helvetica"/>
                <w:b w:val="0"/>
                <w:sz w:val="18"/>
                <w:szCs w:val="18"/>
              </w:rPr>
              <w:t>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626AAA3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646CDAE5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7B5446" w:rsidRPr="00EB31B3" w14:paraId="1443266A" w14:textId="77777777" w:rsidTr="007B5446">
        <w:tc>
          <w:tcPr>
            <w:tcW w:w="897" w:type="dxa"/>
            <w:gridSpan w:val="2"/>
            <w:vMerge/>
            <w:shd w:val="clear" w:color="auto" w:fill="auto"/>
          </w:tcPr>
          <w:p w14:paraId="5D233237" w14:textId="77777777" w:rsidR="007B5446" w:rsidRPr="00EB31B3" w:rsidRDefault="007B5446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6373" w:type="dxa"/>
            <w:gridSpan w:val="2"/>
            <w:shd w:val="clear" w:color="auto" w:fill="auto"/>
          </w:tcPr>
          <w:p w14:paraId="2A4A5BF9" w14:textId="77777777" w:rsidR="007B5446" w:rsidRPr="00F92DA8" w:rsidRDefault="007B5446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Muziek interpretatie </w:t>
            </w:r>
          </w:p>
          <w:p w14:paraId="01B719D5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het overbrengen van het karakter van de muziek </w:t>
            </w:r>
          </w:p>
          <w:p w14:paraId="6866A099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expressie</w:t>
            </w:r>
          </w:p>
          <w:p w14:paraId="442BEB78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karakter van bewegingen, gebaren</w:t>
            </w:r>
          </w:p>
          <w:p w14:paraId="63F53BEC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kleding passend bij het thema van de muziek </w:t>
            </w:r>
          </w:p>
          <w:p w14:paraId="5208CB10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bewegingen in harmonie met de muziek 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36630818" w14:textId="411EC6A2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 xml:space="preserve">C4 </w:t>
            </w:r>
            <w:r w:rsidR="000B615F">
              <w:rPr>
                <w:rFonts w:ascii="Helvetica" w:hAnsi="Helvetica" w:cs="Helvetica"/>
                <w:b w:val="0"/>
                <w:sz w:val="18"/>
                <w:szCs w:val="18"/>
              </w:rPr>
              <w:t>30</w:t>
            </w:r>
            <w:r>
              <w:rPr>
                <w:rFonts w:ascii="Helvetica" w:hAnsi="Helvetica" w:cs="Helvetica"/>
                <w:b w:val="0"/>
                <w:sz w:val="18"/>
                <w:szCs w:val="18"/>
              </w:rPr>
              <w:t>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03A4E0C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27D0E738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</w:tbl>
    <w:p w14:paraId="50F5EDCF" w14:textId="77777777" w:rsidR="00EB6FC9" w:rsidRDefault="00EB6FC9" w:rsidP="00C017DF">
      <w:pPr>
        <w:rPr>
          <w:rFonts w:ascii="Arial" w:hAnsi="Arial" w:cs="Arial"/>
          <w:sz w:val="20"/>
          <w:szCs w:val="20"/>
        </w:rPr>
      </w:pPr>
    </w:p>
    <w:tbl>
      <w:tblPr>
        <w:tblW w:w="921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7"/>
        <w:gridCol w:w="2614"/>
        <w:gridCol w:w="3261"/>
        <w:gridCol w:w="992"/>
      </w:tblGrid>
      <w:tr w:rsidR="007B4170" w:rsidRPr="00AE02E5" w14:paraId="4AEFC1D0" w14:textId="77777777" w:rsidTr="005D2805">
        <w:trPr>
          <w:trHeight w:val="295"/>
        </w:trPr>
        <w:tc>
          <w:tcPr>
            <w:tcW w:w="2347" w:type="dxa"/>
            <w:shd w:val="clear" w:color="auto" w:fill="auto"/>
            <w:vAlign w:val="center"/>
          </w:tcPr>
          <w:p w14:paraId="05B107DA" w14:textId="77777777" w:rsidR="007B4170" w:rsidRPr="00AE02E5" w:rsidRDefault="007B4170" w:rsidP="00CE3281">
            <w:pPr>
              <w:rPr>
                <w:rFonts w:ascii="Arial" w:hAnsi="Arial" w:cs="Arial"/>
                <w:sz w:val="20"/>
                <w:szCs w:val="20"/>
              </w:rPr>
            </w:pPr>
            <w:r w:rsidRPr="00AE02E5">
              <w:rPr>
                <w:rFonts w:ascii="Arial" w:hAnsi="Arial" w:cs="Arial"/>
                <w:sz w:val="20"/>
                <w:szCs w:val="20"/>
              </w:rPr>
              <w:t>Aftrekpunten</w:t>
            </w:r>
          </w:p>
        </w:tc>
        <w:tc>
          <w:tcPr>
            <w:tcW w:w="5875" w:type="dxa"/>
            <w:gridSpan w:val="2"/>
            <w:shd w:val="clear" w:color="auto" w:fill="auto"/>
          </w:tcPr>
          <w:p w14:paraId="7386EE04" w14:textId="77777777" w:rsidR="007B4170" w:rsidRDefault="007B4170" w:rsidP="00C017D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8DFE94" w14:textId="77777777" w:rsidR="009D3371" w:rsidRDefault="009D3371" w:rsidP="00C017DF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6C57B8" w14:textId="77777777" w:rsidR="009D3371" w:rsidRPr="00AE02E5" w:rsidRDefault="009D3371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56E1385" w14:textId="77777777" w:rsidR="007B4170" w:rsidRPr="00AE02E5" w:rsidRDefault="007B4170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170" w:rsidRPr="00AE02E5" w14:paraId="3F166486" w14:textId="77777777" w:rsidTr="005D2805">
        <w:trPr>
          <w:gridBefore w:val="2"/>
          <w:wBefore w:w="4961" w:type="dxa"/>
        </w:trPr>
        <w:tc>
          <w:tcPr>
            <w:tcW w:w="3261" w:type="dxa"/>
            <w:shd w:val="clear" w:color="auto" w:fill="auto"/>
            <w:vAlign w:val="center"/>
          </w:tcPr>
          <w:p w14:paraId="6AEB2300" w14:textId="77777777" w:rsidR="009D3371" w:rsidRDefault="009D3371" w:rsidP="00A915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9AA9A0E" w14:textId="77777777" w:rsidR="007B4170" w:rsidRDefault="009A7415" w:rsidP="00A915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Cijfer a</w:t>
            </w:r>
            <w:r w:rsidR="00FE03B0">
              <w:rPr>
                <w:rFonts w:ascii="Arial" w:hAnsi="Arial" w:cs="Arial"/>
                <w:b/>
                <w:sz w:val="20"/>
                <w:szCs w:val="20"/>
              </w:rPr>
              <w:t>rtistiek</w:t>
            </w:r>
          </w:p>
          <w:p w14:paraId="00E4EA06" w14:textId="77777777" w:rsidR="00A915D3" w:rsidRPr="00AE02E5" w:rsidRDefault="00A915D3" w:rsidP="00A915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8F2A0F9" w14:textId="77777777" w:rsidR="007B4170" w:rsidRPr="00AE02E5" w:rsidRDefault="007B4170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3DF907F" w14:textId="77777777" w:rsidR="007B4170" w:rsidRDefault="007B4170" w:rsidP="00AB0061">
      <w:pPr>
        <w:rPr>
          <w:rFonts w:ascii="Arial" w:hAnsi="Arial" w:cs="Arial"/>
          <w:b/>
          <w:bCs/>
          <w:sz w:val="20"/>
          <w:szCs w:val="20"/>
        </w:rPr>
      </w:pPr>
    </w:p>
    <w:p w14:paraId="4765ADEC" w14:textId="77777777" w:rsidR="005D2805" w:rsidRDefault="005D2805" w:rsidP="00AB0061">
      <w:pPr>
        <w:rPr>
          <w:rFonts w:ascii="Arial" w:hAnsi="Arial" w:cs="Arial"/>
          <w:b/>
          <w:bCs/>
          <w:sz w:val="20"/>
          <w:szCs w:val="20"/>
        </w:rPr>
      </w:pPr>
    </w:p>
    <w:p w14:paraId="32B6FF53" w14:textId="52A9B8BA" w:rsidR="009D3371" w:rsidRDefault="002B6547" w:rsidP="00AB0061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sz w:val="20"/>
          <w:szCs w:val="20"/>
        </w:rPr>
        <w:t>Lidnummer Jury</w:t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p w14:paraId="5973DC76" w14:textId="77777777" w:rsidR="002B6547" w:rsidRPr="00AC5736" w:rsidRDefault="00000000" w:rsidP="002B6547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363D4F1E">
          <v:line id="_x0000_s2075" style="position:absolute;z-index:2" from="87pt,7pt" to="204pt,7pt"/>
        </w:pict>
      </w:r>
      <w:r>
        <w:rPr>
          <w:rFonts w:ascii="Arial" w:hAnsi="Arial" w:cs="Arial"/>
          <w:b/>
          <w:bCs/>
          <w:noProof/>
          <w:sz w:val="20"/>
          <w:szCs w:val="20"/>
        </w:rPr>
        <w:pict w14:anchorId="6910F7BB">
          <v:line id="_x0000_s2074" style="position:absolute;z-index:1" from="342pt,7pt" to="459pt,7pt"/>
        </w:pict>
      </w:r>
      <w:r w:rsidR="002B6547" w:rsidRPr="00C017DF">
        <w:rPr>
          <w:rFonts w:ascii="Arial" w:hAnsi="Arial" w:cs="Arial"/>
          <w:b/>
          <w:bCs/>
          <w:sz w:val="20"/>
          <w:szCs w:val="20"/>
        </w:rPr>
        <w:t xml:space="preserve"> </w:t>
      </w:r>
    </w:p>
    <w:sectPr w:rsidR="002B6547" w:rsidRPr="00AC5736" w:rsidSect="00D31386">
      <w:headerReference w:type="default" r:id="rId12"/>
      <w:footerReference w:type="even" r:id="rId13"/>
      <w:footerReference w:type="default" r:id="rId14"/>
      <w:pgSz w:w="11906" w:h="16838"/>
      <w:pgMar w:top="2694" w:right="1418" w:bottom="1418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8F847" w14:textId="77777777" w:rsidR="0064077B" w:rsidRDefault="0064077B">
      <w:r>
        <w:separator/>
      </w:r>
    </w:p>
  </w:endnote>
  <w:endnote w:type="continuationSeparator" w:id="0">
    <w:p w14:paraId="297F27E1" w14:textId="77777777" w:rsidR="0064077B" w:rsidRDefault="0064077B">
      <w:r>
        <w:continuationSeparator/>
      </w:r>
    </w:p>
  </w:endnote>
  <w:endnote w:type="continuationNotice" w:id="1">
    <w:p w14:paraId="71B2F141" w14:textId="77777777" w:rsidR="0064077B" w:rsidRDefault="006407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15BD4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0A6CC78F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D0235" w14:textId="2BF3EDA8" w:rsidR="0050736E" w:rsidRPr="00343D65" w:rsidRDefault="007B64CC" w:rsidP="00343D65">
    <w:pPr>
      <w:pStyle w:val="Voet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</w:t>
    </w:r>
    <w:r w:rsidR="00FD1816">
      <w:rPr>
        <w:rFonts w:ascii="Arial" w:hAnsi="Arial" w:cs="Arial"/>
        <w:sz w:val="20"/>
        <w:szCs w:val="20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3F655" w14:textId="77777777" w:rsidR="0064077B" w:rsidRDefault="0064077B">
      <w:r>
        <w:separator/>
      </w:r>
    </w:p>
  </w:footnote>
  <w:footnote w:type="continuationSeparator" w:id="0">
    <w:p w14:paraId="0D7DC411" w14:textId="77777777" w:rsidR="0064077B" w:rsidRDefault="0064077B">
      <w:r>
        <w:continuationSeparator/>
      </w:r>
    </w:p>
  </w:footnote>
  <w:footnote w:type="continuationNotice" w:id="1">
    <w:p w14:paraId="5FBC0801" w14:textId="77777777" w:rsidR="0064077B" w:rsidRDefault="006407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26C0D" w14:textId="485FC88F" w:rsidR="0050736E" w:rsidRPr="00D436E8" w:rsidRDefault="00000000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  <w:r>
      <w:rPr>
        <w:noProof/>
      </w:rPr>
      <w:pict w14:anchorId="4A77868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1026" type="#_x0000_t75" style="position:absolute;left:0;text-align:left;margin-left:388.75pt;margin-top:.15pt;width:96.25pt;height:95.45pt;z-index:-1;visibility:visible" wrapcoords="-169 0 -169 21430 21600 21430 21600 0 -169 0">
          <v:imagedata r:id="rId1" o:title=""/>
          <w10:wrap type="tight"/>
        </v:shape>
      </w:pict>
    </w:r>
  </w:p>
  <w:p w14:paraId="52A7F155" w14:textId="3ABF1F0B" w:rsidR="0050736E" w:rsidRPr="00D436E8" w:rsidRDefault="00000000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noProof/>
      </w:rPr>
      <w:pict w14:anchorId="3C595751">
        <v:line id="Rechte verbindingslijn 7" o:spid="_x0000_s1027" style="position:absolute;left:0;text-align:left;z-index:2;visibility:visible;mso-wrap-distance-top:-3e-5mm;mso-wrap-distance-bottom:-3e-5mm;mso-width-relative:margin;mso-height-relative:margin" from="7.4pt,96.8pt" to="492.1pt,9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rFonts w:ascii="Arial" w:hAnsi="Arial" w:cs="Arial"/>
        <w:noProof/>
        <w:sz w:val="20"/>
        <w:szCs w:val="20"/>
        <w:lang w:val="en-US"/>
      </w:rPr>
      <w:pict w14:anchorId="666FF906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-17.35pt;margin-top:7.2pt;width:378pt;height:58.75pt;z-index:1;mso-wrap-edited:f" wrapcoords="0 0 21600 0 21600 21600 0 21600 0 0" filled="f" stroked="f">
          <v:fill o:detectmouseclick="t"/>
          <v:textbox style="mso-next-textbox:#_x0000_s1025" inset=",7.2pt,,7.2pt">
            <w:txbxContent>
              <w:p w14:paraId="70B1462D" w14:textId="77777777" w:rsidR="00FE6D5E" w:rsidRPr="00D7052B" w:rsidRDefault="00FE6D5E" w:rsidP="00FE6D5E">
                <w:pPr>
                  <w:pStyle w:val="Titel"/>
                  <w:jc w:val="both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821263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protocol</w:t>
                </w:r>
                <w:r w:rsidR="00BC4F8C">
                  <w:rPr>
                    <w:rFonts w:ascii="Arial" w:hAnsi="Arial" w:cs="Arial"/>
                    <w:sz w:val="28"/>
                    <w:szCs w:val="28"/>
                  </w:rPr>
                  <w:t xml:space="preserve"> 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K</w:t>
                </w:r>
                <w:r w:rsidR="00881EF6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ü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r</w:t>
                </w:r>
                <w:r w:rsidR="00D31386">
                  <w:rPr>
                    <w:rFonts w:ascii="Arial" w:hAnsi="Arial" w:cs="Arial"/>
                    <w:sz w:val="28"/>
                    <w:szCs w:val="28"/>
                    <w:lang w:val="nl-NL"/>
                  </w:rPr>
                  <w:t xml:space="preserve"> - Artistiek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 xml:space="preserve"> </w:t>
                </w:r>
              </w:p>
              <w:p w14:paraId="5BDE14DF" w14:textId="77777777" w:rsidR="00921A96" w:rsidRDefault="00921A96" w:rsidP="00EA7502">
                <w:pPr>
                  <w:rPr>
                    <w:rFonts w:ascii="Arial" w:hAnsi="Arial" w:cs="Arial"/>
                    <w:b/>
                    <w:sz w:val="28"/>
                    <w:szCs w:val="28"/>
                  </w:rPr>
                </w:pPr>
              </w:p>
              <w:p w14:paraId="71D397D5" w14:textId="684F0BE6" w:rsidR="00D31386" w:rsidRPr="00D7052B" w:rsidRDefault="003776C0" w:rsidP="00D3138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A7023C">
                  <w:rPr>
                    <w:rFonts w:ascii="Arial" w:hAnsi="Arial" w:cs="Arial"/>
                    <w:b/>
                    <w:sz w:val="22"/>
                    <w:szCs w:val="22"/>
                  </w:rPr>
                  <w:t>Solo</w:t>
                </w:r>
                <w:r w:rsidR="00F92DA8" w:rsidRPr="00A7023C">
                  <w:rPr>
                    <w:rFonts w:ascii="Arial" w:hAnsi="Arial" w:cs="Arial"/>
                    <w:b/>
                    <w:sz w:val="22"/>
                    <w:szCs w:val="22"/>
                  </w:rPr>
                  <w:t xml:space="preserve"> </w:t>
                </w:r>
                <w:r w:rsidR="0005793E">
                  <w:rPr>
                    <w:rFonts w:ascii="Arial" w:hAnsi="Arial" w:cs="Arial"/>
                    <w:b/>
                    <w:sz w:val="22"/>
                    <w:szCs w:val="22"/>
                  </w:rPr>
                  <w:t>ZZ</w:t>
                </w:r>
              </w:p>
              <w:p w14:paraId="5D74CB00" w14:textId="77777777" w:rsidR="00A7023C" w:rsidRPr="00D7052B" w:rsidRDefault="00A7023C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</w:p>
            </w:txbxContent>
          </v:textbox>
          <w10:wrap type="through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FE168D"/>
    <w:multiLevelType w:val="hybridMultilevel"/>
    <w:tmpl w:val="9EE2DB82"/>
    <w:lvl w:ilvl="0" w:tplc="3C8636B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spacing w:val="-3"/>
        <w:w w:val="99"/>
        <w:sz w:val="18"/>
        <w:szCs w:val="18"/>
        <w:lang w:val="nl-NL" w:eastAsia="nl-NL" w:bidi="nl-N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FB2801"/>
    <w:multiLevelType w:val="hybridMultilevel"/>
    <w:tmpl w:val="C0A06346"/>
    <w:lvl w:ilvl="0" w:tplc="BBC62812">
      <w:start w:val="2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63998588">
    <w:abstractNumId w:val="2"/>
  </w:num>
  <w:num w:numId="2" w16cid:durableId="2080515010">
    <w:abstractNumId w:val="10"/>
  </w:num>
  <w:num w:numId="3" w16cid:durableId="100027547">
    <w:abstractNumId w:val="3"/>
  </w:num>
  <w:num w:numId="4" w16cid:durableId="510871608">
    <w:abstractNumId w:val="14"/>
  </w:num>
  <w:num w:numId="5" w16cid:durableId="1424379333">
    <w:abstractNumId w:val="12"/>
  </w:num>
  <w:num w:numId="6" w16cid:durableId="1080714085">
    <w:abstractNumId w:val="11"/>
  </w:num>
  <w:num w:numId="7" w16cid:durableId="1576666797">
    <w:abstractNumId w:val="6"/>
  </w:num>
  <w:num w:numId="8" w16cid:durableId="1248811265">
    <w:abstractNumId w:val="5"/>
  </w:num>
  <w:num w:numId="9" w16cid:durableId="834684594">
    <w:abstractNumId w:val="13"/>
  </w:num>
  <w:num w:numId="10" w16cid:durableId="1530290096">
    <w:abstractNumId w:val="7"/>
  </w:num>
  <w:num w:numId="11" w16cid:durableId="727650391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28186395">
    <w:abstractNumId w:val="9"/>
  </w:num>
  <w:num w:numId="13" w16cid:durableId="585652063">
    <w:abstractNumId w:val="0"/>
  </w:num>
  <w:num w:numId="14" w16cid:durableId="695347263">
    <w:abstractNumId w:val="8"/>
  </w:num>
  <w:num w:numId="15" w16cid:durableId="15283744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NotTrackMoves/>
  <w:documentProtection w:edit="forms" w:enforcement="0"/>
  <w:defaultTabStop w:val="708"/>
  <w:hyphenationZone w:val="425"/>
  <w:noPunctuationKerning/>
  <w:characterSpacingControl w:val="doNotCompress"/>
  <w:hdrShapeDefaults>
    <o:shapedefaults v:ext="edit" spidmax="2076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07C58"/>
    <w:rsid w:val="00034ADF"/>
    <w:rsid w:val="0005793E"/>
    <w:rsid w:val="00077F61"/>
    <w:rsid w:val="000A2B7F"/>
    <w:rsid w:val="000B4204"/>
    <w:rsid w:val="000B615F"/>
    <w:rsid w:val="000C51B1"/>
    <w:rsid w:val="000E7734"/>
    <w:rsid w:val="000F102C"/>
    <w:rsid w:val="001029DC"/>
    <w:rsid w:val="00124764"/>
    <w:rsid w:val="0012587F"/>
    <w:rsid w:val="00146E45"/>
    <w:rsid w:val="0018246F"/>
    <w:rsid w:val="001A2664"/>
    <w:rsid w:val="001A5483"/>
    <w:rsid w:val="001B37EF"/>
    <w:rsid w:val="00227773"/>
    <w:rsid w:val="00241CFC"/>
    <w:rsid w:val="00254188"/>
    <w:rsid w:val="00255C21"/>
    <w:rsid w:val="00261787"/>
    <w:rsid w:val="002715D6"/>
    <w:rsid w:val="00283129"/>
    <w:rsid w:val="002B6547"/>
    <w:rsid w:val="002E06F8"/>
    <w:rsid w:val="002E273F"/>
    <w:rsid w:val="002F492A"/>
    <w:rsid w:val="00303FD8"/>
    <w:rsid w:val="003159C1"/>
    <w:rsid w:val="00340F47"/>
    <w:rsid w:val="00343D65"/>
    <w:rsid w:val="00347475"/>
    <w:rsid w:val="00365959"/>
    <w:rsid w:val="003747C1"/>
    <w:rsid w:val="003776C0"/>
    <w:rsid w:val="003943FF"/>
    <w:rsid w:val="00395EFA"/>
    <w:rsid w:val="003E3299"/>
    <w:rsid w:val="00403C13"/>
    <w:rsid w:val="00446B4C"/>
    <w:rsid w:val="00482264"/>
    <w:rsid w:val="00483A23"/>
    <w:rsid w:val="00487D43"/>
    <w:rsid w:val="004B5B0F"/>
    <w:rsid w:val="0050736E"/>
    <w:rsid w:val="00543493"/>
    <w:rsid w:val="005441DD"/>
    <w:rsid w:val="0054511E"/>
    <w:rsid w:val="005538BF"/>
    <w:rsid w:val="00555B91"/>
    <w:rsid w:val="00576D40"/>
    <w:rsid w:val="00580B78"/>
    <w:rsid w:val="00597D35"/>
    <w:rsid w:val="005C1E53"/>
    <w:rsid w:val="005D2805"/>
    <w:rsid w:val="005F6BA6"/>
    <w:rsid w:val="00615814"/>
    <w:rsid w:val="00620715"/>
    <w:rsid w:val="00634D42"/>
    <w:rsid w:val="0064077B"/>
    <w:rsid w:val="00670FEE"/>
    <w:rsid w:val="006861E4"/>
    <w:rsid w:val="006B287D"/>
    <w:rsid w:val="006B7AE8"/>
    <w:rsid w:val="006C07D3"/>
    <w:rsid w:val="006C5448"/>
    <w:rsid w:val="006E36AA"/>
    <w:rsid w:val="00717D6B"/>
    <w:rsid w:val="00744A50"/>
    <w:rsid w:val="00750623"/>
    <w:rsid w:val="00755CEB"/>
    <w:rsid w:val="007849DF"/>
    <w:rsid w:val="00786B44"/>
    <w:rsid w:val="007B4170"/>
    <w:rsid w:val="007B5446"/>
    <w:rsid w:val="007B64CC"/>
    <w:rsid w:val="00821263"/>
    <w:rsid w:val="00823A72"/>
    <w:rsid w:val="00837B03"/>
    <w:rsid w:val="008500C3"/>
    <w:rsid w:val="00881EF6"/>
    <w:rsid w:val="008826C9"/>
    <w:rsid w:val="00886ADC"/>
    <w:rsid w:val="008904D2"/>
    <w:rsid w:val="008D0AEE"/>
    <w:rsid w:val="008D3F5A"/>
    <w:rsid w:val="008E2031"/>
    <w:rsid w:val="0090196A"/>
    <w:rsid w:val="00921A96"/>
    <w:rsid w:val="00937126"/>
    <w:rsid w:val="009470C8"/>
    <w:rsid w:val="009539FD"/>
    <w:rsid w:val="009A0B8C"/>
    <w:rsid w:val="009A2086"/>
    <w:rsid w:val="009A7415"/>
    <w:rsid w:val="009D3371"/>
    <w:rsid w:val="009D7208"/>
    <w:rsid w:val="00A00732"/>
    <w:rsid w:val="00A060F7"/>
    <w:rsid w:val="00A07CC8"/>
    <w:rsid w:val="00A25849"/>
    <w:rsid w:val="00A30C1B"/>
    <w:rsid w:val="00A33E3E"/>
    <w:rsid w:val="00A3400F"/>
    <w:rsid w:val="00A7023C"/>
    <w:rsid w:val="00A77A21"/>
    <w:rsid w:val="00A81688"/>
    <w:rsid w:val="00A81890"/>
    <w:rsid w:val="00A915D3"/>
    <w:rsid w:val="00AB0061"/>
    <w:rsid w:val="00AB3BC5"/>
    <w:rsid w:val="00AC3BFC"/>
    <w:rsid w:val="00AC5736"/>
    <w:rsid w:val="00AD750A"/>
    <w:rsid w:val="00AE02E5"/>
    <w:rsid w:val="00AE7F7C"/>
    <w:rsid w:val="00AF485C"/>
    <w:rsid w:val="00AF4B35"/>
    <w:rsid w:val="00AF638E"/>
    <w:rsid w:val="00B06D92"/>
    <w:rsid w:val="00B30933"/>
    <w:rsid w:val="00B40CDD"/>
    <w:rsid w:val="00B55772"/>
    <w:rsid w:val="00B92AFE"/>
    <w:rsid w:val="00B97538"/>
    <w:rsid w:val="00BB71B8"/>
    <w:rsid w:val="00BC1770"/>
    <w:rsid w:val="00BC428D"/>
    <w:rsid w:val="00BC4889"/>
    <w:rsid w:val="00BC4F8C"/>
    <w:rsid w:val="00BE606B"/>
    <w:rsid w:val="00BF1144"/>
    <w:rsid w:val="00BF6442"/>
    <w:rsid w:val="00C017DF"/>
    <w:rsid w:val="00C21F58"/>
    <w:rsid w:val="00C26CC3"/>
    <w:rsid w:val="00C5793A"/>
    <w:rsid w:val="00C607A2"/>
    <w:rsid w:val="00CE3281"/>
    <w:rsid w:val="00CF5B5D"/>
    <w:rsid w:val="00D277FB"/>
    <w:rsid w:val="00D31386"/>
    <w:rsid w:val="00D436E8"/>
    <w:rsid w:val="00D5199B"/>
    <w:rsid w:val="00D626F6"/>
    <w:rsid w:val="00D7052B"/>
    <w:rsid w:val="00DA5D3F"/>
    <w:rsid w:val="00DB7EF0"/>
    <w:rsid w:val="00DC52AC"/>
    <w:rsid w:val="00E3515C"/>
    <w:rsid w:val="00E352C2"/>
    <w:rsid w:val="00E544CC"/>
    <w:rsid w:val="00E629A9"/>
    <w:rsid w:val="00E80E79"/>
    <w:rsid w:val="00EA0FF6"/>
    <w:rsid w:val="00EA7502"/>
    <w:rsid w:val="00EB6FC9"/>
    <w:rsid w:val="00EC0AE8"/>
    <w:rsid w:val="00EF12E1"/>
    <w:rsid w:val="00F2441A"/>
    <w:rsid w:val="00F26A9E"/>
    <w:rsid w:val="00F661EA"/>
    <w:rsid w:val="00F804C1"/>
    <w:rsid w:val="00F92DA8"/>
    <w:rsid w:val="00FD1816"/>
    <w:rsid w:val="00FD35A5"/>
    <w:rsid w:val="00FE03B0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76"/>
    <o:shapelayout v:ext="edit">
      <o:idmap v:ext="edit" data="2"/>
    </o:shapelayout>
  </w:shapeDefaults>
  <w:decimalSymbol w:val=","/>
  <w:listSeparator w:val=";"/>
  <w14:docId w14:val="0B5AA486"/>
  <w15:chartTrackingRefBased/>
  <w15:docId w15:val="{F9B54CB1-D75D-4E09-9220-3DEFB8ADD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BVKop2">
    <w:name w:val="HBV Kop 2"/>
    <w:basedOn w:val="Standaard"/>
    <w:qFormat/>
    <w:rsid w:val="00EB6FC9"/>
    <w:rPr>
      <w:rFonts w:ascii="Verdana" w:eastAsia="Calibri" w:hAnsi="Verdana"/>
      <w:b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4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8A04A2-C096-4F9A-90E1-EC3D37A00EA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202ACF1-5D81-4E10-8AE1-3ABB340DF2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02A0CB-AF3D-4C71-8AF4-E0D5364B4D3A}">
  <ds:schemaRefs>
    <ds:schemaRef ds:uri="http://schemas.microsoft.com/office/2006/metadata/properties"/>
    <ds:schemaRef ds:uri="http://schemas.microsoft.com/office/infopath/2007/PartnerControls"/>
    <ds:schemaRef ds:uri="e7f54076-5645-4b12-91ec-c3d4a8cb9c6b"/>
    <ds:schemaRef ds:uri="a811006f-1c16-41b7-b921-4a643f9d9ecc"/>
  </ds:schemaRefs>
</ds:datastoreItem>
</file>

<file path=customXml/itemProps4.xml><?xml version="1.0" encoding="utf-8"?>
<ds:datastoreItem xmlns:ds="http://schemas.openxmlformats.org/officeDocument/2006/customXml" ds:itemID="{E303BF7B-F63E-46B5-94F3-A335763AD6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f54076-5645-4b12-91ec-c3d4a8cb9c6b"/>
    <ds:schemaRef ds:uri="a811006f-1c16-41b7-b921-4a643f9d9e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E3F0EDD-AFF6-4AFE-AC15-2B4236BCBE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2</TotalTime>
  <Pages>1</Pages>
  <Words>280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protocol-kur-artistiek-solo-b-l-m-z-zz-junioren-2022</vt:lpstr>
    </vt:vector>
  </TitlesOfParts>
  <Company>KNHS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protocol-kur-artistiek-solo-b-l-m-z-zz-junioren-2022</dc:title>
  <dc:subject/>
  <dc:creator>fortgensi</dc:creator>
  <cp:keywords/>
  <cp:lastModifiedBy>Cindy Heijligers | KNHS</cp:lastModifiedBy>
  <cp:revision>9</cp:revision>
  <cp:lastPrinted>2012-11-20T13:45:00Z</cp:lastPrinted>
  <dcterms:created xsi:type="dcterms:W3CDTF">2025-01-23T11:25:00Z</dcterms:created>
  <dcterms:modified xsi:type="dcterms:W3CDTF">2025-03-04T16:03:00Z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0x010100F9386A01108D374D9C638ECAF15CC501</vt:lpwstr>
  </property>
</Properties>
</file>